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3386"/>
      </w:tblGrid>
      <w:tr w:rsidR="00D0448A" w:rsidTr="00985BA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8A" w:rsidRDefault="00D0448A" w:rsidP="00985BA6">
            <w:r>
              <w:t>Приложение 11</w:t>
            </w:r>
          </w:p>
        </w:tc>
      </w:tr>
      <w:tr w:rsidR="00D0448A" w:rsidTr="00985BA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8A" w:rsidRDefault="00D0448A" w:rsidP="00985BA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0448A" w:rsidTr="00985BA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85BA6"/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8A" w:rsidRDefault="00D0448A" w:rsidP="00985BA6">
            <w:r>
              <w:t xml:space="preserve">от 23.07.2021 № 91-736 </w:t>
            </w:r>
          </w:p>
        </w:tc>
      </w:tr>
    </w:tbl>
    <w:p w:rsidR="00D0448A" w:rsidRDefault="00D0448A"/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D0448A" w:rsidTr="00051B0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8A" w:rsidRDefault="00D0448A" w:rsidP="00985BA6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pPr>
              <w:rPr>
                <w:sz w:val="22"/>
                <w:szCs w:val="22"/>
              </w:rPr>
            </w:pPr>
          </w:p>
        </w:tc>
      </w:tr>
      <w:tr w:rsidR="00D0448A" w:rsidTr="00051B0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8A" w:rsidRDefault="00D0448A" w:rsidP="00985BA6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48A" w:rsidRDefault="00D0448A" w:rsidP="009D4F3A">
            <w:pPr>
              <w:rPr>
                <w:sz w:val="22"/>
                <w:szCs w:val="22"/>
              </w:rPr>
            </w:pPr>
          </w:p>
        </w:tc>
      </w:tr>
      <w:tr w:rsidR="00D0448A" w:rsidTr="00051B0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8A" w:rsidRDefault="00D0448A" w:rsidP="00985BA6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48A" w:rsidTr="00731C6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</w:tr>
      <w:tr w:rsidR="00D0448A" w:rsidTr="00731C65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D0448A" w:rsidTr="00731C6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8A" w:rsidRDefault="00D0448A" w:rsidP="009D4F3A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</w:tr>
      <w:tr w:rsidR="00D0448A" w:rsidTr="00731C6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448A" w:rsidRDefault="00D0448A" w:rsidP="009D4F3A">
            <w:pPr>
              <w:jc w:val="right"/>
            </w:pPr>
            <w:r>
              <w:t>тыс. руб.</w:t>
            </w:r>
          </w:p>
        </w:tc>
      </w:tr>
      <w:tr w:rsidR="00D0448A" w:rsidTr="00731C65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8A" w:rsidRDefault="00D0448A" w:rsidP="009D4F3A">
            <w:pPr>
              <w:jc w:val="center"/>
            </w:pPr>
            <w:r>
              <w:t>2023 год</w:t>
            </w:r>
          </w:p>
        </w:tc>
      </w:tr>
    </w:tbl>
    <w:p w:rsidR="00731C65" w:rsidRPr="00731C65" w:rsidRDefault="00731C65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731C65" w:rsidTr="00731C65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C65" w:rsidRDefault="00731C65" w:rsidP="009D4F3A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center"/>
            </w:pPr>
            <w:r>
              <w:t>5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C65" w:rsidRDefault="00731C65" w:rsidP="009D4F3A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857 600,0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5 867 600,0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1 642 400,0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5 867 600,0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1 642 400,0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1 642 400,0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C65" w:rsidRDefault="00731C65" w:rsidP="009D4F3A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1 200 000,0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1C65" w:rsidRDefault="00731C65" w:rsidP="009D4F3A">
            <w:pPr>
              <w:jc w:val="right"/>
            </w:pPr>
            <w:r>
              <w:t>857 600,0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pPr>
              <w:jc w:val="right"/>
            </w:pPr>
            <w:r>
              <w:t>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6 467 600,0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2 842 400,0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5 610 000,0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C65" w:rsidRDefault="00731C65" w:rsidP="009D4F3A">
            <w:pPr>
              <w:jc w:val="right"/>
            </w:pPr>
            <w:r>
              <w:t>2 842 400,0</w:t>
            </w:r>
          </w:p>
        </w:tc>
      </w:tr>
      <w:tr w:rsidR="00731C65" w:rsidTr="00731C6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C65" w:rsidRDefault="00731C65" w:rsidP="009D4F3A"/>
        </w:tc>
      </w:tr>
    </w:tbl>
    <w:p w:rsidR="00E2598B" w:rsidRPr="00B64815" w:rsidRDefault="00E2598B" w:rsidP="00731C65">
      <w:pPr>
        <w:rPr>
          <w:sz w:val="2"/>
        </w:rPr>
      </w:pPr>
    </w:p>
    <w:sectPr w:rsidR="00E2598B" w:rsidRPr="00B64815" w:rsidSect="00D0448A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FA4" w:rsidRDefault="00F02FA4" w:rsidP="00731C65">
      <w:r>
        <w:separator/>
      </w:r>
    </w:p>
  </w:endnote>
  <w:endnote w:type="continuationSeparator" w:id="1">
    <w:p w:rsidR="00F02FA4" w:rsidRDefault="00F02FA4" w:rsidP="00731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FA4" w:rsidRDefault="00F02FA4" w:rsidP="00731C65">
      <w:r>
        <w:separator/>
      </w:r>
    </w:p>
  </w:footnote>
  <w:footnote w:type="continuationSeparator" w:id="1">
    <w:p w:rsidR="00F02FA4" w:rsidRDefault="00F02FA4" w:rsidP="00731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C65" w:rsidRDefault="00817E47" w:rsidP="003C3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1C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1C65" w:rsidRDefault="00731C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C65" w:rsidRDefault="00817E47" w:rsidP="003C3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1C6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4815">
      <w:rPr>
        <w:rStyle w:val="a7"/>
        <w:noProof/>
      </w:rPr>
      <w:t>2</w:t>
    </w:r>
    <w:r>
      <w:rPr>
        <w:rStyle w:val="a7"/>
      </w:rPr>
      <w:fldChar w:fldCharType="end"/>
    </w:r>
  </w:p>
  <w:p w:rsidR="00731C65" w:rsidRDefault="00731C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1C65"/>
    <w:rsid w:val="00092AF5"/>
    <w:rsid w:val="001717B8"/>
    <w:rsid w:val="001C3D74"/>
    <w:rsid w:val="001D2983"/>
    <w:rsid w:val="001F152E"/>
    <w:rsid w:val="002C3F39"/>
    <w:rsid w:val="003B552B"/>
    <w:rsid w:val="00481531"/>
    <w:rsid w:val="00481903"/>
    <w:rsid w:val="004C2BF0"/>
    <w:rsid w:val="00584507"/>
    <w:rsid w:val="006808C6"/>
    <w:rsid w:val="00731C65"/>
    <w:rsid w:val="007349DF"/>
    <w:rsid w:val="00817E47"/>
    <w:rsid w:val="00A24CAF"/>
    <w:rsid w:val="00B64815"/>
    <w:rsid w:val="00B912FD"/>
    <w:rsid w:val="00D043DB"/>
    <w:rsid w:val="00D0448A"/>
    <w:rsid w:val="00E2598B"/>
    <w:rsid w:val="00EC6DE8"/>
    <w:rsid w:val="00F02FA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1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1C65"/>
  </w:style>
  <w:style w:type="paragraph" w:styleId="a5">
    <w:name w:val="footer"/>
    <w:basedOn w:val="a"/>
    <w:link w:val="a6"/>
    <w:uiPriority w:val="99"/>
    <w:semiHidden/>
    <w:unhideWhenUsed/>
    <w:rsid w:val="00731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C65"/>
  </w:style>
  <w:style w:type="character" w:styleId="a7">
    <w:name w:val="page number"/>
    <w:basedOn w:val="a0"/>
    <w:uiPriority w:val="99"/>
    <w:semiHidden/>
    <w:unhideWhenUsed/>
    <w:rsid w:val="00731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6</cp:revision>
  <cp:lastPrinted>2021-07-23T08:56:00Z</cp:lastPrinted>
  <dcterms:created xsi:type="dcterms:W3CDTF">2021-07-20T14:17:00Z</dcterms:created>
  <dcterms:modified xsi:type="dcterms:W3CDTF">2021-07-23T10:53:00Z</dcterms:modified>
</cp:coreProperties>
</file>